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55C" w:rsidRPr="00A96F3B" w:rsidRDefault="00DD455C" w:rsidP="00A96F3B">
      <w:pPr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课堂</w:t>
      </w:r>
      <w:r w:rsidRPr="00A96F3B">
        <w:rPr>
          <w:rFonts w:ascii="宋体" w:hAnsi="宋体" w:hint="eastAsia"/>
          <w:b/>
          <w:sz w:val="30"/>
          <w:szCs w:val="30"/>
        </w:rPr>
        <w:t>案例讨论：高效率的</w:t>
      </w:r>
      <w:r w:rsidRPr="00A96F3B">
        <w:rPr>
          <w:rFonts w:ascii="宋体" w:hAnsi="宋体"/>
          <w:b/>
          <w:sz w:val="30"/>
          <w:szCs w:val="30"/>
        </w:rPr>
        <w:t>UPS</w:t>
      </w:r>
    </w:p>
    <w:p w:rsidR="00DD455C" w:rsidRDefault="00DD455C" w:rsidP="00AC364F">
      <w:pPr>
        <w:ind w:firstLineChars="200" w:firstLine="31680"/>
        <w:rPr>
          <w:rFonts w:ascii="宋体"/>
        </w:rPr>
      </w:pPr>
      <w:r w:rsidRPr="00A96F3B">
        <w:rPr>
          <w:rFonts w:ascii="宋体" w:hAnsi="宋体"/>
        </w:rPr>
        <w:t>UPS</w:t>
      </w:r>
      <w:r w:rsidRPr="00A96F3B">
        <w:rPr>
          <w:rFonts w:ascii="宋体" w:hAnsi="宋体" w:hint="eastAsia"/>
        </w:rPr>
        <w:t>，美国联合邮包公司（</w:t>
      </w:r>
      <w:r w:rsidRPr="00A96F3B">
        <w:rPr>
          <w:rFonts w:ascii="宋体" w:hAnsi="宋体"/>
        </w:rPr>
        <w:t>United</w:t>
      </w:r>
      <w:r w:rsidRPr="00A96F3B">
        <w:rPr>
          <w:rFonts w:ascii="宋体"/>
        </w:rPr>
        <w:t> </w:t>
      </w:r>
      <w:r w:rsidRPr="00A96F3B">
        <w:rPr>
          <w:rFonts w:ascii="宋体" w:hAnsi="宋体"/>
        </w:rPr>
        <w:t xml:space="preserve"> Parcel  Service</w:t>
      </w:r>
      <w:r w:rsidRPr="00A96F3B">
        <w:rPr>
          <w:rFonts w:ascii="宋体" w:hAnsi="宋体" w:hint="eastAsia"/>
        </w:rPr>
        <w:t>）雇佣了</w:t>
      </w:r>
      <w:r w:rsidRPr="00A96F3B">
        <w:rPr>
          <w:rFonts w:ascii="宋体" w:hAnsi="宋体"/>
        </w:rPr>
        <w:t>15</w:t>
      </w:r>
      <w:r w:rsidRPr="00A96F3B">
        <w:rPr>
          <w:rFonts w:ascii="宋体" w:hAnsi="宋体" w:hint="eastAsia"/>
        </w:rPr>
        <w:t>万员工，平均每天将</w:t>
      </w:r>
      <w:r w:rsidRPr="00A96F3B">
        <w:rPr>
          <w:rFonts w:ascii="宋体" w:hAnsi="宋体"/>
        </w:rPr>
        <w:t>900</w:t>
      </w:r>
      <w:r w:rsidRPr="00A96F3B">
        <w:rPr>
          <w:rFonts w:ascii="宋体" w:hAnsi="宋体" w:hint="eastAsia"/>
        </w:rPr>
        <w:t>万个包裹发送到美国各地和</w:t>
      </w:r>
      <w:r w:rsidRPr="00A96F3B">
        <w:rPr>
          <w:rFonts w:ascii="宋体" w:hAnsi="宋体"/>
        </w:rPr>
        <w:t>180</w:t>
      </w:r>
      <w:r w:rsidRPr="00A96F3B">
        <w:rPr>
          <w:rFonts w:ascii="宋体" w:hAnsi="宋体" w:hint="eastAsia"/>
        </w:rPr>
        <w:t>个国家。为了实现他们的宗旨，“在邮运业中办理最快捷的运送”，</w:t>
      </w:r>
      <w:r w:rsidRPr="00A96F3B">
        <w:rPr>
          <w:rFonts w:ascii="宋体" w:hAnsi="宋体"/>
        </w:rPr>
        <w:t xml:space="preserve"> UPS</w:t>
      </w:r>
      <w:r w:rsidRPr="00A96F3B">
        <w:rPr>
          <w:rFonts w:ascii="宋体" w:hAnsi="宋体" w:hint="eastAsia"/>
        </w:rPr>
        <w:t>的管理当局系统地培训他们的员工，使他们以尽可能高的效率从事工作。</w:t>
      </w:r>
      <w:r w:rsidRPr="00A96F3B">
        <w:rPr>
          <w:rFonts w:ascii="宋体" w:hAnsi="宋体"/>
        </w:rPr>
        <w:t xml:space="preserve">    UPS</w:t>
      </w:r>
      <w:r w:rsidRPr="00A96F3B">
        <w:rPr>
          <w:rFonts w:ascii="宋体" w:hAnsi="宋体" w:hint="eastAsia"/>
        </w:rPr>
        <w:t>的工业工程师们对每一位司机的行使路线都进行了时间研究，并对每种送货、暂停和取货活动都设立了标准。这些工程师们记录了红灯、通行、按门铃、穿过院子、上楼梯、中间休息喝咖啡的时间，甚至上厕所的时间，将这些数据输入计算机中，从而给出每一位司机每天中工作的详细时间表。每个员工必须严格遵循工程师设定的程序工作，才能完成每天的定额任务。</w:t>
      </w:r>
      <w:r w:rsidRPr="00A96F3B">
        <w:rPr>
          <w:rFonts w:ascii="宋体" w:hAnsi="宋体"/>
        </w:rPr>
        <w:t xml:space="preserve">    </w:t>
      </w:r>
    </w:p>
    <w:p w:rsidR="00DD455C" w:rsidRDefault="00DD455C" w:rsidP="00AC364F">
      <w:pPr>
        <w:ind w:firstLineChars="200" w:firstLine="31680"/>
        <w:rPr>
          <w:rFonts w:ascii="宋体"/>
        </w:rPr>
      </w:pPr>
      <w:r w:rsidRPr="00A96F3B">
        <w:rPr>
          <w:rFonts w:ascii="宋体" w:hAnsi="宋体" w:hint="eastAsia"/>
        </w:rPr>
        <w:t>这种刻板的时间表是不是有效呢？毫无疑问！生产率专家公认，</w:t>
      </w:r>
      <w:r w:rsidRPr="00A96F3B">
        <w:rPr>
          <w:rFonts w:ascii="宋体" w:hAnsi="宋体"/>
        </w:rPr>
        <w:t>UPS</w:t>
      </w:r>
      <w:r w:rsidRPr="00A96F3B">
        <w:rPr>
          <w:rFonts w:ascii="宋体" w:hAnsi="宋体" w:hint="eastAsia"/>
        </w:rPr>
        <w:t>是世界上效率最高的公司之一。比如，联邦捷运公司（</w:t>
      </w:r>
      <w:r w:rsidRPr="00A96F3B">
        <w:rPr>
          <w:rFonts w:ascii="宋体" w:hAnsi="宋体"/>
        </w:rPr>
        <w:t>Federal Express</w:t>
      </w:r>
      <w:r w:rsidRPr="00A96F3B">
        <w:rPr>
          <w:rFonts w:ascii="宋体" w:hAnsi="宋体" w:hint="eastAsia"/>
        </w:rPr>
        <w:t>）平均每人每天不过取送</w:t>
      </w:r>
      <w:r w:rsidRPr="00A96F3B">
        <w:rPr>
          <w:rFonts w:ascii="宋体" w:hAnsi="宋体"/>
        </w:rPr>
        <w:t>80</w:t>
      </w:r>
      <w:r w:rsidRPr="00A96F3B">
        <w:rPr>
          <w:rFonts w:ascii="宋体" w:hAnsi="宋体" w:hint="eastAsia"/>
        </w:rPr>
        <w:t>件包裹，而</w:t>
      </w:r>
      <w:r w:rsidRPr="00A96F3B">
        <w:rPr>
          <w:rFonts w:ascii="宋体" w:hAnsi="宋体"/>
        </w:rPr>
        <w:t>UPS</w:t>
      </w:r>
      <w:r w:rsidRPr="00A96F3B">
        <w:rPr>
          <w:rFonts w:ascii="宋体" w:hAnsi="宋体" w:hint="eastAsia"/>
        </w:rPr>
        <w:t>却是</w:t>
      </w:r>
      <w:r w:rsidRPr="00A96F3B">
        <w:rPr>
          <w:rFonts w:ascii="宋体" w:hAnsi="宋体"/>
        </w:rPr>
        <w:t>130</w:t>
      </w:r>
      <w:r w:rsidRPr="00A96F3B">
        <w:rPr>
          <w:rFonts w:ascii="宋体" w:hAnsi="宋体" w:hint="eastAsia"/>
        </w:rPr>
        <w:t>件！</w:t>
      </w:r>
      <w:r>
        <w:rPr>
          <w:rFonts w:ascii="宋体" w:hAnsi="宋体"/>
        </w:rPr>
        <w:t xml:space="preserve">    </w:t>
      </w:r>
    </w:p>
    <w:p w:rsidR="00DD455C" w:rsidRPr="00A96F3B" w:rsidRDefault="00DD455C" w:rsidP="00AC364F">
      <w:pPr>
        <w:ind w:firstLineChars="200" w:firstLine="31680"/>
        <w:rPr>
          <w:rFonts w:ascii="宋体"/>
        </w:rPr>
      </w:pPr>
      <w:r w:rsidRPr="00A96F3B">
        <w:rPr>
          <w:rFonts w:ascii="宋体" w:hAnsi="宋体" w:hint="eastAsia"/>
        </w:rPr>
        <w:t>请问：</w:t>
      </w:r>
      <w:r w:rsidRPr="00A96F3B">
        <w:rPr>
          <w:rFonts w:ascii="宋体" w:hAnsi="宋体"/>
        </w:rPr>
        <w:t>UPS</w:t>
      </w:r>
      <w:r w:rsidRPr="00A96F3B">
        <w:rPr>
          <w:rFonts w:ascii="宋体" w:hAnsi="宋体" w:hint="eastAsia"/>
        </w:rPr>
        <w:t>运用了什么样的管理理论？它取得如此高的效率的原因是什么？</w:t>
      </w:r>
    </w:p>
    <w:p w:rsidR="00DD455C" w:rsidRPr="00A96F3B" w:rsidRDefault="00DD455C" w:rsidP="00693083">
      <w:pPr>
        <w:jc w:val="left"/>
      </w:pPr>
    </w:p>
    <w:p w:rsidR="00DD455C" w:rsidRDefault="00DD455C" w:rsidP="00AC364F">
      <w:pPr>
        <w:ind w:firstLineChars="200" w:firstLine="31680"/>
        <w:jc w:val="left"/>
      </w:pPr>
      <w:r>
        <w:rPr>
          <w:rFonts w:hint="eastAsia"/>
        </w:rPr>
        <w:t>分析提示：</w:t>
      </w:r>
    </w:p>
    <w:p w:rsidR="00DD455C" w:rsidRDefault="00DD455C" w:rsidP="00AC364F">
      <w:pPr>
        <w:ind w:firstLineChars="200" w:firstLine="31680"/>
        <w:jc w:val="left"/>
      </w:pPr>
      <w:r>
        <w:rPr>
          <w:rFonts w:hint="eastAsia"/>
        </w:rPr>
        <w:t>科学管理原理</w:t>
      </w:r>
    </w:p>
    <w:p w:rsidR="00DD455C" w:rsidRPr="00693083" w:rsidRDefault="00DD455C" w:rsidP="00C62126">
      <w:pPr>
        <w:ind w:firstLineChars="200" w:firstLine="31680"/>
        <w:jc w:val="left"/>
      </w:pPr>
      <w:r>
        <w:rPr>
          <w:rFonts w:hint="eastAsia"/>
        </w:rPr>
        <w:t>进行动作和工时研究，制定工作定额。</w:t>
      </w:r>
      <w:bookmarkStart w:id="0" w:name="_GoBack"/>
      <w:bookmarkEnd w:id="0"/>
    </w:p>
    <w:sectPr w:rsidR="00DD455C" w:rsidRPr="00693083" w:rsidSect="00B80C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55C" w:rsidRDefault="00DD455C">
      <w:r>
        <w:separator/>
      </w:r>
    </w:p>
  </w:endnote>
  <w:endnote w:type="continuationSeparator" w:id="0">
    <w:p w:rsidR="00DD455C" w:rsidRDefault="00DD4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55C" w:rsidRDefault="00DD455C">
      <w:r>
        <w:separator/>
      </w:r>
    </w:p>
  </w:footnote>
  <w:footnote w:type="continuationSeparator" w:id="0">
    <w:p w:rsidR="00DD455C" w:rsidRDefault="00DD4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 w:rsidP="00AC364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5C" w:rsidRDefault="00DD455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993"/>
    <w:rsid w:val="005E5993"/>
    <w:rsid w:val="00693083"/>
    <w:rsid w:val="006D2864"/>
    <w:rsid w:val="00825387"/>
    <w:rsid w:val="008B0A53"/>
    <w:rsid w:val="00A02298"/>
    <w:rsid w:val="00A96F3B"/>
    <w:rsid w:val="00AC364F"/>
    <w:rsid w:val="00B80CDE"/>
    <w:rsid w:val="00C62126"/>
    <w:rsid w:val="00DD455C"/>
    <w:rsid w:val="00FE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D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C3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372D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C3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372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73</Words>
  <Characters>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dcterms:created xsi:type="dcterms:W3CDTF">2013-07-17T03:03:00Z</dcterms:created>
  <dcterms:modified xsi:type="dcterms:W3CDTF">2013-07-21T07:11:00Z</dcterms:modified>
</cp:coreProperties>
</file>